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84FF12" w14:textId="77777777" w:rsidR="00196477" w:rsidRDefault="00196477" w:rsidP="0019647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WHITE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fl.1460)</w:t>
      </w:r>
    </w:p>
    <w:p w14:paraId="0D3A2AD0" w14:textId="77777777" w:rsidR="00196477" w:rsidRDefault="00196477" w:rsidP="0019647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B8915CD" w14:textId="77777777" w:rsidR="00196477" w:rsidRDefault="00196477" w:rsidP="0019647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51621B5" w14:textId="77777777" w:rsidR="00196477" w:rsidRDefault="00196477" w:rsidP="0019647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1460</w:t>
      </w:r>
      <w:r>
        <w:rPr>
          <w:rFonts w:ascii="Times New Roman" w:hAnsi="Times New Roman" w:cs="Times New Roman"/>
          <w:sz w:val="24"/>
          <w:szCs w:val="24"/>
        </w:rPr>
        <w:tab/>
        <w:t>He made a plaint of debt against Thomas Fox of Cold Aston, Derbyshire(q.v.),</w:t>
      </w:r>
    </w:p>
    <w:p w14:paraId="5D17D420" w14:textId="77777777" w:rsidR="00196477" w:rsidRDefault="00196477" w:rsidP="0019647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Moldeston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Chesterfield(q.v.),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Bladesmyth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Doncaster,</w:t>
      </w:r>
    </w:p>
    <w:p w14:paraId="7631B261" w14:textId="77777777" w:rsidR="00196477" w:rsidRDefault="00196477" w:rsidP="0019647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West Riding of Yorkshire(q.v.) and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Calton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Whittington,</w:t>
      </w:r>
    </w:p>
    <w:p w14:paraId="6B951C83" w14:textId="77777777" w:rsidR="00196477" w:rsidRDefault="00196477" w:rsidP="0019647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Derbyshire(q.v.).</w:t>
      </w:r>
    </w:p>
    <w:p w14:paraId="5273AF5F" w14:textId="77777777" w:rsidR="00196477" w:rsidRDefault="00196477" w:rsidP="0019647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596A42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https://waalt.uh.edu/index.php/IDXCP40no797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3B1BAB00" w14:textId="77777777" w:rsidR="00196477" w:rsidRDefault="00196477" w:rsidP="0019647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F7BF086" w14:textId="77777777" w:rsidR="00196477" w:rsidRDefault="00196477" w:rsidP="0019647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0C71022" w14:textId="77777777" w:rsidR="00196477" w:rsidRDefault="00196477" w:rsidP="0019647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October 2022</w:t>
      </w:r>
    </w:p>
    <w:p w14:paraId="2035C725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1ECF08" w14:textId="77777777" w:rsidR="00196477" w:rsidRDefault="00196477" w:rsidP="009139A6">
      <w:r>
        <w:separator/>
      </w:r>
    </w:p>
  </w:endnote>
  <w:endnote w:type="continuationSeparator" w:id="0">
    <w:p w14:paraId="0BEDDAAD" w14:textId="77777777" w:rsidR="00196477" w:rsidRDefault="0019647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F891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C811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6AAFA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259E86" w14:textId="77777777" w:rsidR="00196477" w:rsidRDefault="00196477" w:rsidP="009139A6">
      <w:r>
        <w:separator/>
      </w:r>
    </w:p>
  </w:footnote>
  <w:footnote w:type="continuationSeparator" w:id="0">
    <w:p w14:paraId="37191552" w14:textId="77777777" w:rsidR="00196477" w:rsidRDefault="0019647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82A39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389E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16F83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6477"/>
    <w:rsid w:val="000666E0"/>
    <w:rsid w:val="00196477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89B769"/>
  <w15:chartTrackingRefBased/>
  <w15:docId w15:val="{D19F2F37-4036-4BEF-9B83-89FFD40A7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19647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IDXCP40no797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60</Words>
  <Characters>344</Characters>
  <Application>Microsoft Office Word</Application>
  <DocSecurity>0</DocSecurity>
  <Lines>2</Lines>
  <Paragraphs>1</Paragraphs>
  <ScaleCrop>false</ScaleCrop>
  <Company/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2022-10-18T16:35:00Z</dcterms:created>
  <dcterms:modified xsi:type="dcterms:W3CDTF">2022-10-18T16:35:00Z</dcterms:modified>
</cp:coreProperties>
</file>